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4400"/>
      </w:tblGrid>
      <w:tr w:rsidR="005F2928" w:rsidTr="00414586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1E40C3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B443F4" w:rsidP="002C5E76">
      <w:pPr>
        <w:pStyle w:val="APBHeading"/>
      </w:pPr>
      <w:r>
        <w:t>SAE Income and Expense Sheet</w:t>
      </w:r>
    </w:p>
    <w:p w:rsidR="002C5E76" w:rsidRDefault="002C5E76" w:rsidP="002C5E76"/>
    <w:p w:rsidR="00B443F4" w:rsidRDefault="00B443F4" w:rsidP="00B443F4">
      <w:pPr>
        <w:pStyle w:val="ActivitySection"/>
      </w:pPr>
      <w:r>
        <w:t>SAE Income Record</w:t>
      </w:r>
    </w:p>
    <w:tbl>
      <w:tblPr>
        <w:tblW w:w="14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577"/>
        <w:gridCol w:w="1080"/>
        <w:gridCol w:w="1261"/>
        <w:gridCol w:w="1260"/>
        <w:gridCol w:w="1260"/>
        <w:gridCol w:w="1260"/>
        <w:gridCol w:w="1260"/>
        <w:gridCol w:w="1260"/>
        <w:gridCol w:w="1188"/>
      </w:tblGrid>
      <w:tr w:rsidR="00B443F4" w:rsidRPr="00581AFE" w:rsidTr="00414586">
        <w:trPr>
          <w:trHeight w:val="438"/>
        </w:trPr>
        <w:tc>
          <w:tcPr>
            <w:tcW w:w="1008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Date</w:t>
            </w:r>
          </w:p>
        </w:tc>
        <w:tc>
          <w:tcPr>
            <w:tcW w:w="3577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Income Item</w:t>
            </w:r>
          </w:p>
        </w:tc>
        <w:tc>
          <w:tcPr>
            <w:tcW w:w="108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# of Units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Price per Unit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Income</w:t>
            </w:r>
          </w:p>
          <w:p w:rsidR="00B443F4" w:rsidRPr="00581AFE" w:rsidRDefault="00B443F4" w:rsidP="00BC7570">
            <w:pPr>
              <w:pStyle w:val="RubricEntries10ptCentered"/>
            </w:pPr>
            <w:r w:rsidRPr="00581AFE">
              <w:t>(Cash)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Income</w:t>
            </w:r>
          </w:p>
          <w:p w:rsidR="00B443F4" w:rsidRPr="00581AFE" w:rsidRDefault="00B443F4" w:rsidP="00BC7570">
            <w:pPr>
              <w:pStyle w:val="RubricEntries10ptCentered"/>
            </w:pPr>
            <w:r w:rsidRPr="00581AFE">
              <w:t>(Non/</w:t>
            </w:r>
            <w:proofErr w:type="spellStart"/>
            <w:r w:rsidRPr="00581AFE">
              <w:t>Exc</w:t>
            </w:r>
            <w:proofErr w:type="spellEnd"/>
            <w:r w:rsidRPr="00581AFE">
              <w:t>)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188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</w:tr>
      <w:tr w:rsidR="00B443F4" w:rsidRPr="00581AFE" w:rsidTr="00414586">
        <w:trPr>
          <w:trHeight w:val="267"/>
        </w:trPr>
        <w:tc>
          <w:tcPr>
            <w:tcW w:w="1008" w:type="dxa"/>
            <w:vAlign w:val="center"/>
          </w:tcPr>
          <w:p w:rsidR="00B443F4" w:rsidRPr="00581AFE" w:rsidRDefault="00B443F4" w:rsidP="00BC7570">
            <w:r>
              <w:t>1/1/16</w:t>
            </w:r>
          </w:p>
        </w:tc>
        <w:tc>
          <w:tcPr>
            <w:tcW w:w="3577" w:type="dxa"/>
            <w:vAlign w:val="center"/>
          </w:tcPr>
          <w:p w:rsidR="00B443F4" w:rsidRPr="00581AFE" w:rsidRDefault="00B443F4" w:rsidP="00BC7570">
            <w:r w:rsidRPr="00581AFE">
              <w:t>Example</w:t>
            </w:r>
          </w:p>
        </w:tc>
        <w:tc>
          <w:tcPr>
            <w:tcW w:w="1080" w:type="dxa"/>
            <w:vAlign w:val="center"/>
          </w:tcPr>
          <w:p w:rsidR="00B443F4" w:rsidRPr="00581AFE" w:rsidRDefault="00B443F4" w:rsidP="00BC7570">
            <w:r w:rsidRPr="00581AFE">
              <w:t>10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r w:rsidRPr="00581AFE">
              <w:t>$3.00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r w:rsidRPr="00581AFE">
              <w:t>$30.00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r w:rsidRPr="00581AFE">
              <w:t>$0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r w:rsidRPr="00581AFE">
              <w:t>$30.00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r w:rsidRPr="00581AFE">
              <w:t>$0</w:t>
            </w:r>
          </w:p>
        </w:tc>
        <w:tc>
          <w:tcPr>
            <w:tcW w:w="1260" w:type="dxa"/>
            <w:vAlign w:val="center"/>
          </w:tcPr>
          <w:p w:rsidR="00B443F4" w:rsidRPr="00581AFE" w:rsidRDefault="00B443F4" w:rsidP="00BC7570">
            <w:r w:rsidRPr="00581AFE">
              <w:t>$0</w:t>
            </w:r>
          </w:p>
        </w:tc>
        <w:tc>
          <w:tcPr>
            <w:tcW w:w="1188" w:type="dxa"/>
            <w:vAlign w:val="center"/>
          </w:tcPr>
          <w:p w:rsidR="00B443F4" w:rsidRPr="00581AFE" w:rsidRDefault="00B443F4" w:rsidP="00BC7570">
            <w:r w:rsidRPr="00581AFE">
              <w:t>$0</w:t>
            </w:r>
          </w:p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67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7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260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414586">
        <w:trPr>
          <w:trHeight w:val="212"/>
        </w:trPr>
        <w:tc>
          <w:tcPr>
            <w:tcW w:w="692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3F4" w:rsidRPr="00581AFE" w:rsidRDefault="00B443F4" w:rsidP="00BC7570">
            <w:r w:rsidRPr="00581AFE">
              <w:t>Column Totals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1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</w:tr>
    </w:tbl>
    <w:p w:rsidR="00210996" w:rsidRDefault="00210996" w:rsidP="00227916"/>
    <w:p w:rsidR="00B443F4" w:rsidRDefault="00B443F4" w:rsidP="00B443F4">
      <w:pPr>
        <w:pStyle w:val="ActivitySection"/>
      </w:pPr>
      <w:r>
        <w:t>SAE Expense Record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579"/>
        <w:gridCol w:w="1080"/>
        <w:gridCol w:w="1265"/>
        <w:gridCol w:w="1261"/>
        <w:gridCol w:w="1261"/>
        <w:gridCol w:w="1261"/>
        <w:gridCol w:w="1261"/>
        <w:gridCol w:w="1261"/>
        <w:gridCol w:w="1188"/>
      </w:tblGrid>
      <w:tr w:rsidR="00B443F4" w:rsidRPr="00581AFE" w:rsidTr="0025319F">
        <w:trPr>
          <w:trHeight w:val="417"/>
        </w:trPr>
        <w:tc>
          <w:tcPr>
            <w:tcW w:w="1008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Date</w:t>
            </w:r>
          </w:p>
        </w:tc>
        <w:tc>
          <w:tcPr>
            <w:tcW w:w="3579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Expense Item</w:t>
            </w:r>
          </w:p>
        </w:tc>
        <w:tc>
          <w:tcPr>
            <w:tcW w:w="1080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# of Units</w:t>
            </w:r>
          </w:p>
        </w:tc>
        <w:tc>
          <w:tcPr>
            <w:tcW w:w="1264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Price per Unit</w:t>
            </w:r>
          </w:p>
        </w:tc>
        <w:tc>
          <w:tcPr>
            <w:tcW w:w="1261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Expense</w:t>
            </w:r>
          </w:p>
          <w:p w:rsidR="00B443F4" w:rsidRPr="00581AFE" w:rsidRDefault="00B443F4" w:rsidP="00BC7570">
            <w:pPr>
              <w:pStyle w:val="RubricEntries10ptCentered"/>
            </w:pPr>
            <w:r w:rsidRPr="00581AFE">
              <w:t>(Cash)</w:t>
            </w:r>
          </w:p>
        </w:tc>
        <w:tc>
          <w:tcPr>
            <w:tcW w:w="1261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r w:rsidRPr="00581AFE">
              <w:t>Expense</w:t>
            </w:r>
          </w:p>
          <w:p w:rsidR="00B443F4" w:rsidRPr="00581AFE" w:rsidRDefault="00B443F4" w:rsidP="00BC7570">
            <w:pPr>
              <w:pStyle w:val="RubricEntries10ptCentered"/>
            </w:pPr>
            <w:r w:rsidRPr="00581AFE">
              <w:t>(Non/</w:t>
            </w:r>
            <w:proofErr w:type="spellStart"/>
            <w:r w:rsidRPr="00581AFE">
              <w:t>Exc</w:t>
            </w:r>
            <w:proofErr w:type="spellEnd"/>
            <w:r w:rsidRPr="00581AFE">
              <w:t>)</w:t>
            </w:r>
          </w:p>
        </w:tc>
        <w:tc>
          <w:tcPr>
            <w:tcW w:w="1261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261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261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  <w:tc>
          <w:tcPr>
            <w:tcW w:w="1188" w:type="dxa"/>
            <w:vAlign w:val="center"/>
          </w:tcPr>
          <w:p w:rsidR="00B443F4" w:rsidRPr="00581AFE" w:rsidRDefault="00B443F4" w:rsidP="00BC7570">
            <w:pPr>
              <w:pStyle w:val="RubricEntries10ptCentered"/>
            </w:pPr>
            <w:smartTag w:uri="urn:schemas-microsoft-com:office:smarttags" w:element="City">
              <w:smartTag w:uri="urn:schemas-microsoft-com:office:smarttags" w:element="place">
                <w:r w:rsidRPr="00581AFE">
                  <w:t>Enterprise</w:t>
                </w:r>
              </w:smartTag>
            </w:smartTag>
          </w:p>
          <w:p w:rsidR="00B443F4" w:rsidRPr="00581AFE" w:rsidRDefault="00B443F4" w:rsidP="00BC7570">
            <w:pPr>
              <w:pStyle w:val="RubricEntries10ptCentered"/>
            </w:pPr>
            <w:r w:rsidRPr="00581AFE">
              <w:t>________</w:t>
            </w:r>
          </w:p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59"/>
        </w:trPr>
        <w:tc>
          <w:tcPr>
            <w:tcW w:w="1008" w:type="dxa"/>
          </w:tcPr>
          <w:p w:rsidR="00B443F4" w:rsidRPr="00581AFE" w:rsidRDefault="00B443F4" w:rsidP="00BC7570"/>
        </w:tc>
        <w:tc>
          <w:tcPr>
            <w:tcW w:w="3579" w:type="dxa"/>
          </w:tcPr>
          <w:p w:rsidR="00B443F4" w:rsidRPr="00581AFE" w:rsidRDefault="00B443F4" w:rsidP="00BC7570"/>
        </w:tc>
        <w:tc>
          <w:tcPr>
            <w:tcW w:w="1080" w:type="dxa"/>
          </w:tcPr>
          <w:p w:rsidR="00B443F4" w:rsidRPr="00581AFE" w:rsidRDefault="00B443F4" w:rsidP="00BC7570"/>
        </w:tc>
        <w:tc>
          <w:tcPr>
            <w:tcW w:w="1264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261" w:type="dxa"/>
          </w:tcPr>
          <w:p w:rsidR="00B443F4" w:rsidRPr="00581AFE" w:rsidRDefault="00B443F4" w:rsidP="00BC7570"/>
        </w:tc>
        <w:tc>
          <w:tcPr>
            <w:tcW w:w="1188" w:type="dxa"/>
          </w:tcPr>
          <w:p w:rsidR="00B443F4" w:rsidRPr="00581AFE" w:rsidRDefault="00B443F4" w:rsidP="00BC7570"/>
        </w:tc>
      </w:tr>
      <w:tr w:rsidR="00B443F4" w:rsidRPr="00581AFE" w:rsidTr="0025319F">
        <w:trPr>
          <w:trHeight w:val="208"/>
        </w:trPr>
        <w:tc>
          <w:tcPr>
            <w:tcW w:w="693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3F4" w:rsidRPr="00581AFE" w:rsidRDefault="00B443F4" w:rsidP="00BC7570">
            <w:r w:rsidRPr="00581AFE">
              <w:t>Column Totals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  <w:tc>
          <w:tcPr>
            <w:tcW w:w="11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3F4" w:rsidRPr="00581AFE" w:rsidRDefault="00B443F4" w:rsidP="00BC7570"/>
        </w:tc>
      </w:tr>
    </w:tbl>
    <w:p w:rsidR="00B443F4" w:rsidRPr="00227916" w:rsidRDefault="00B443F4" w:rsidP="00B443F4">
      <w:bookmarkStart w:id="0" w:name="_GoBack"/>
      <w:bookmarkEnd w:id="0"/>
    </w:p>
    <w:sectPr w:rsidR="00B443F4" w:rsidRPr="00227916" w:rsidSect="00B17F99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576" w:rsidRDefault="00452576">
      <w:r>
        <w:separator/>
      </w:r>
    </w:p>
  </w:endnote>
  <w:endnote w:type="continuationSeparator" w:id="0">
    <w:p w:rsidR="00452576" w:rsidRDefault="0045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5040"/>
      <w:gridCol w:w="9360"/>
    </w:tblGrid>
    <w:tr w:rsidR="003B0686" w:rsidRPr="007F0280" w:rsidTr="00414586">
      <w:tc>
        <w:tcPr>
          <w:tcW w:w="5040" w:type="dxa"/>
          <w:shd w:val="clear" w:color="auto" w:fill="F2F2F2"/>
        </w:tcPr>
        <w:p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832B0">
            <w:t>6</w:t>
          </w:r>
        </w:p>
      </w:tc>
      <w:tc>
        <w:tcPr>
          <w:tcW w:w="9360" w:type="dxa"/>
          <w:shd w:val="clear" w:color="auto" w:fill="F2F2F2"/>
        </w:tcPr>
        <w:p w:rsidR="003B0686" w:rsidRDefault="00A832B0" w:rsidP="00B443F4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B443F4">
            <w:t>SAE Income and Expense Sheet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25319F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968"/>
      <w:gridCol w:w="9630"/>
    </w:tblGrid>
    <w:tr w:rsidR="000D330B" w:rsidRPr="007F0280" w:rsidTr="00B17F99">
      <w:tc>
        <w:tcPr>
          <w:tcW w:w="4968" w:type="dxa"/>
          <w:tcBorders>
            <w:top w:val="single" w:sz="4" w:space="0" w:color="auto"/>
          </w:tcBorders>
          <w:shd w:val="clear" w:color="auto" w:fill="auto"/>
        </w:tcPr>
        <w:p w:rsidR="000D330B" w:rsidRPr="003B0686" w:rsidRDefault="000D330B" w:rsidP="000D330B">
          <w:pPr>
            <w:pStyle w:val="Footer"/>
            <w:jc w:val="left"/>
          </w:pPr>
        </w:p>
      </w:tc>
      <w:tc>
        <w:tcPr>
          <w:tcW w:w="9630" w:type="dxa"/>
          <w:tcBorders>
            <w:top w:val="single" w:sz="4" w:space="0" w:color="auto"/>
          </w:tcBorders>
          <w:shd w:val="clear" w:color="auto" w:fill="auto"/>
        </w:tcPr>
        <w:p w:rsidR="000D330B" w:rsidRDefault="000D330B" w:rsidP="000D330B">
          <w:pPr>
            <w:pStyle w:val="Footer"/>
          </w:pPr>
          <w:r>
            <w:t>DRAFT – DO NOT COPY OR DISTRIBUTE</w:t>
          </w:r>
        </w:p>
      </w:tc>
    </w:tr>
    <w:tr w:rsidR="003B0686" w:rsidRPr="007F0280" w:rsidTr="00227916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Default="003B0686" w:rsidP="00ED5F02">
          <w:pPr>
            <w:pStyle w:val="Footer"/>
          </w:pPr>
          <w:r w:rsidRPr="003B0686">
            <w:t>A</w:t>
          </w:r>
          <w:r w:rsidR="00ED5F02">
            <w:t>PT</w:t>
          </w:r>
          <w:r w:rsidRPr="003B0686">
            <w:t xml:space="preserve"> – </w:t>
          </w:r>
          <w:r w:rsidR="00227916">
            <w:t>Project</w:t>
          </w:r>
          <w:r w:rsidRPr="003B0686">
            <w:t xml:space="preserve"> </w:t>
          </w:r>
          <w:r w:rsidR="00A41DA8">
            <w:t xml:space="preserve">X.X.X </w:t>
          </w:r>
          <w:r w:rsidR="00227916">
            <w:t>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17F99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576" w:rsidRDefault="00452576">
      <w:r>
        <w:separator/>
      </w:r>
    </w:p>
  </w:footnote>
  <w:footnote w:type="continuationSeparator" w:id="0">
    <w:p w:rsidR="00452576" w:rsidRDefault="00452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686" w:rsidRDefault="00B443F4" w:rsidP="003B0686">
    <w:pPr>
      <w:pStyle w:val="Footer"/>
      <w:jc w:val="left"/>
    </w:pPr>
    <w:proofErr w:type="gramStart"/>
    <w:r>
      <w:t>Name:_</w:t>
    </w:r>
    <w:proofErr w:type="gramEnd"/>
    <w:r>
      <w:t>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F02" w:rsidRDefault="0025319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F4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478D"/>
    <w:rsid w:val="001C5732"/>
    <w:rsid w:val="001D3468"/>
    <w:rsid w:val="001E40C3"/>
    <w:rsid w:val="001F5964"/>
    <w:rsid w:val="00210996"/>
    <w:rsid w:val="002212A2"/>
    <w:rsid w:val="00227916"/>
    <w:rsid w:val="00237C35"/>
    <w:rsid w:val="002438C6"/>
    <w:rsid w:val="00251483"/>
    <w:rsid w:val="0025319F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4586"/>
    <w:rsid w:val="0041647F"/>
    <w:rsid w:val="0042007E"/>
    <w:rsid w:val="00452576"/>
    <w:rsid w:val="004A44E1"/>
    <w:rsid w:val="004B1465"/>
    <w:rsid w:val="004B1A28"/>
    <w:rsid w:val="004C09EA"/>
    <w:rsid w:val="004C1D05"/>
    <w:rsid w:val="004E68A6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0BA1"/>
    <w:rsid w:val="006A4101"/>
    <w:rsid w:val="006A4781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32B0"/>
    <w:rsid w:val="00A856C3"/>
    <w:rsid w:val="00AC0F0A"/>
    <w:rsid w:val="00AC1398"/>
    <w:rsid w:val="00AC6CF6"/>
    <w:rsid w:val="00AE0075"/>
    <w:rsid w:val="00AF47E6"/>
    <w:rsid w:val="00B032F1"/>
    <w:rsid w:val="00B05D83"/>
    <w:rsid w:val="00B17F99"/>
    <w:rsid w:val="00B43C31"/>
    <w:rsid w:val="00B443F4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B7362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A004DD7-F0ED-4A37-869C-B2279830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A832B0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APB_Rubric_Template</Template>
  <TotalTime>2</TotalTime>
  <Pages>1</Pages>
  <Words>67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 Income and Expense Sheet</dc:title>
  <dc:subject>APB- Unit 1 - Lesson 1.1 Foundations of Biotechnology</dc:subject>
  <dc:creator>Marlene Jansen</dc:creator>
  <cp:keywords/>
  <dc:description/>
  <cp:lastModifiedBy>Melanie Bloom</cp:lastModifiedBy>
  <cp:revision>4</cp:revision>
  <cp:lastPrinted>2014-03-03T20:17:00Z</cp:lastPrinted>
  <dcterms:created xsi:type="dcterms:W3CDTF">2016-01-06T19:13:00Z</dcterms:created>
  <dcterms:modified xsi:type="dcterms:W3CDTF">2016-03-01T01:27:00Z</dcterms:modified>
</cp:coreProperties>
</file>